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4ED" w:rsidRDefault="006654ED" w:rsidP="006654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COLYN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654ED" w:rsidRDefault="006654ED" w:rsidP="006654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54ED" w:rsidRDefault="006654ED" w:rsidP="006654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54ED" w:rsidRDefault="006654ED" w:rsidP="006654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Andover, Hampshire,</w:t>
      </w:r>
    </w:p>
    <w:p w:rsidR="006654ED" w:rsidRDefault="006654ED" w:rsidP="006654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William Beauchamp(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6654ED" w:rsidRDefault="006654ED" w:rsidP="006654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21-283)</w:t>
      </w:r>
    </w:p>
    <w:p w:rsidR="006654ED" w:rsidRDefault="006654ED" w:rsidP="006654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54ED" w:rsidRDefault="006654ED" w:rsidP="006654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654ED" w:rsidRDefault="006654ED" w:rsidP="006654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  <w:bookmarkStart w:id="0" w:name="_GoBack"/>
      <w:bookmarkEnd w:id="0"/>
    </w:p>
    <w:sectPr w:rsidR="006B2F86" w:rsidRPr="006654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4ED" w:rsidRDefault="006654ED" w:rsidP="00E71FC3">
      <w:pPr>
        <w:spacing w:after="0" w:line="240" w:lineRule="auto"/>
      </w:pPr>
      <w:r>
        <w:separator/>
      </w:r>
    </w:p>
  </w:endnote>
  <w:endnote w:type="continuationSeparator" w:id="0">
    <w:p w:rsidR="006654ED" w:rsidRDefault="006654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4ED" w:rsidRDefault="006654ED" w:rsidP="00E71FC3">
      <w:pPr>
        <w:spacing w:after="0" w:line="240" w:lineRule="auto"/>
      </w:pPr>
      <w:r>
        <w:separator/>
      </w:r>
    </w:p>
  </w:footnote>
  <w:footnote w:type="continuationSeparator" w:id="0">
    <w:p w:rsidR="006654ED" w:rsidRDefault="006654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4ED"/>
    <w:rsid w:val="006654E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0D03E"/>
  <w15:chartTrackingRefBased/>
  <w15:docId w15:val="{A2B3D927-5B76-4A40-BFA3-97144F9ED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2016-02-27T20:39:00Z</dcterms:created>
  <dcterms:modified xsi:type="dcterms:W3CDTF">2016-02-27T20:40:00Z</dcterms:modified>
</cp:coreProperties>
</file>